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D4DBE5" w14:textId="77777777" w:rsidR="00E91FEA" w:rsidRPr="00D15CC3" w:rsidRDefault="002E604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D15CC3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D15CC3" w:rsidRPr="00D15CC3" w14:paraId="2AD4DBE8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DBE6" w14:textId="77777777" w:rsidR="00E91FEA" w:rsidRPr="00D15CC3" w:rsidRDefault="002E60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15CC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DBE7" w14:textId="0CE40624" w:rsidR="00E91FEA" w:rsidRPr="00D15CC3" w:rsidRDefault="008077B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202A_354</w:t>
            </w:r>
          </w:p>
        </w:tc>
      </w:tr>
      <w:tr w:rsidR="00D15CC3" w:rsidRPr="00D15CC3" w14:paraId="2AD4DBEB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DBE9" w14:textId="77777777" w:rsidR="00E91FEA" w:rsidRPr="00D15CC3" w:rsidRDefault="002E60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15CC3">
              <w:rPr>
                <w:b/>
                <w:sz w:val="26"/>
                <w:szCs w:val="26"/>
              </w:rPr>
              <w:t xml:space="preserve">Номер материала </w:t>
            </w:r>
            <w:r w:rsidRPr="00D15CC3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DBEA" w14:textId="2D4C37EE" w:rsidR="00E91FEA" w:rsidRPr="00D15CC3" w:rsidRDefault="008B2B7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2296570</w:t>
            </w:r>
          </w:p>
        </w:tc>
      </w:tr>
    </w:tbl>
    <w:p w14:paraId="2AD4DBEC" w14:textId="77777777" w:rsidR="00E91FEA" w:rsidRPr="00D15CC3" w:rsidRDefault="002E6044">
      <w:pPr>
        <w:spacing w:line="276" w:lineRule="auto"/>
        <w:ind w:right="-1"/>
        <w:jc w:val="left"/>
        <w:rPr>
          <w:sz w:val="26"/>
          <w:szCs w:val="26"/>
        </w:rPr>
      </w:pPr>
      <w:r w:rsidRPr="00D15CC3">
        <w:rPr>
          <w:sz w:val="26"/>
          <w:szCs w:val="26"/>
        </w:rPr>
        <w:t>____________________________________</w:t>
      </w:r>
    </w:p>
    <w:p w14:paraId="2AD4DBED" w14:textId="77777777" w:rsidR="00E91FEA" w:rsidRPr="00D15CC3" w:rsidRDefault="002E6044">
      <w:pPr>
        <w:spacing w:line="276" w:lineRule="auto"/>
        <w:ind w:right="-1"/>
        <w:jc w:val="right"/>
        <w:rPr>
          <w:sz w:val="26"/>
          <w:szCs w:val="26"/>
        </w:rPr>
      </w:pPr>
      <w:r w:rsidRPr="00D15CC3">
        <w:rPr>
          <w:sz w:val="26"/>
          <w:szCs w:val="26"/>
        </w:rPr>
        <w:t xml:space="preserve">_____________________________________ </w:t>
      </w:r>
    </w:p>
    <w:p w14:paraId="2AD4DBEE" w14:textId="77777777" w:rsidR="00E91FEA" w:rsidRPr="00D15CC3" w:rsidRDefault="002E6044">
      <w:pPr>
        <w:spacing w:line="276" w:lineRule="auto"/>
        <w:ind w:right="-1"/>
        <w:jc w:val="right"/>
        <w:rPr>
          <w:sz w:val="26"/>
          <w:szCs w:val="26"/>
        </w:rPr>
      </w:pPr>
      <w:r w:rsidRPr="00D15CC3">
        <w:rPr>
          <w:sz w:val="26"/>
          <w:szCs w:val="26"/>
        </w:rPr>
        <w:t>_____________________________________</w:t>
      </w:r>
    </w:p>
    <w:p w14:paraId="2AD4DBEF" w14:textId="77777777" w:rsidR="00E91FEA" w:rsidRPr="00D15CC3" w:rsidRDefault="002E604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D15CC3">
        <w:rPr>
          <w:sz w:val="26"/>
          <w:szCs w:val="26"/>
        </w:rPr>
        <w:tab/>
        <w:t xml:space="preserve">_______________________ /_____________ </w:t>
      </w:r>
    </w:p>
    <w:p w14:paraId="2AD4DBF0" w14:textId="77777777" w:rsidR="00E91FEA" w:rsidRPr="00D15CC3" w:rsidRDefault="002E6044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D15CC3">
        <w:rPr>
          <w:sz w:val="26"/>
          <w:szCs w:val="26"/>
        </w:rPr>
        <w:t>“_______” ___________________ 20_____ г.</w:t>
      </w:r>
    </w:p>
    <w:p w14:paraId="2AD4DBF1" w14:textId="77777777" w:rsidR="00E91FEA" w:rsidRPr="00D15CC3" w:rsidRDefault="00E91FEA"/>
    <w:p w14:paraId="2AD4DBF2" w14:textId="77777777" w:rsidR="00E91FEA" w:rsidRPr="00D15CC3" w:rsidRDefault="00E91FEA"/>
    <w:p w14:paraId="2AD4DBF3" w14:textId="77777777" w:rsidR="00E91FEA" w:rsidRPr="00D15CC3" w:rsidRDefault="00E91FEA"/>
    <w:p w14:paraId="2AD4DBF4" w14:textId="77777777" w:rsidR="00E91FEA" w:rsidRPr="00D15CC3" w:rsidRDefault="002E6044">
      <w:pPr>
        <w:pStyle w:val="2"/>
        <w:numPr>
          <w:ilvl w:val="0"/>
          <w:numId w:val="0"/>
        </w:numPr>
        <w:spacing w:after="120"/>
      </w:pPr>
      <w:r w:rsidRPr="00D15CC3">
        <w:t>ТЕХНИЧЕСКОЕ ЗАДАНИЕ</w:t>
      </w:r>
    </w:p>
    <w:p w14:paraId="2AD4DBF5" w14:textId="77777777" w:rsidR="00E91FEA" w:rsidRPr="00D15CC3" w:rsidRDefault="002E6044">
      <w:pPr>
        <w:ind w:firstLine="0"/>
        <w:jc w:val="center"/>
        <w:rPr>
          <w:b/>
          <w:sz w:val="26"/>
          <w:szCs w:val="26"/>
        </w:rPr>
      </w:pPr>
      <w:r w:rsidRPr="00D15CC3">
        <w:rPr>
          <w:b/>
          <w:sz w:val="26"/>
          <w:szCs w:val="26"/>
        </w:rPr>
        <w:t xml:space="preserve">на поставку </w:t>
      </w:r>
      <w:r w:rsidRPr="00D15CC3">
        <w:rPr>
          <w:b/>
          <w:bCs/>
          <w:sz w:val="26"/>
          <w:szCs w:val="26"/>
        </w:rPr>
        <w:t>линейной арматуры и гасителей вибрации</w:t>
      </w:r>
      <w:r w:rsidRPr="00D15CC3">
        <w:rPr>
          <w:b/>
          <w:sz w:val="26"/>
          <w:szCs w:val="26"/>
        </w:rPr>
        <w:t xml:space="preserve"> </w:t>
      </w:r>
    </w:p>
    <w:p w14:paraId="2AD4DBF6" w14:textId="7F8EE2ED" w:rsidR="00E91FEA" w:rsidRPr="00D15CC3" w:rsidRDefault="002E6044">
      <w:pPr>
        <w:ind w:firstLine="0"/>
        <w:jc w:val="center"/>
        <w:rPr>
          <w:sz w:val="24"/>
          <w:szCs w:val="24"/>
        </w:rPr>
      </w:pPr>
      <w:r w:rsidRPr="00D15CC3">
        <w:rPr>
          <w:b/>
          <w:sz w:val="24"/>
          <w:szCs w:val="24"/>
        </w:rPr>
        <w:t>(</w:t>
      </w:r>
      <w:r w:rsidR="008B2B71" w:rsidRPr="008B2B71">
        <w:rPr>
          <w:b/>
          <w:sz w:val="24"/>
          <w:szCs w:val="24"/>
        </w:rPr>
        <w:t>Протектор ПЗС-9,6-31</w:t>
      </w:r>
      <w:r w:rsidRPr="00D15CC3">
        <w:rPr>
          <w:b/>
          <w:sz w:val="24"/>
          <w:szCs w:val="24"/>
        </w:rPr>
        <w:t>)</w:t>
      </w:r>
      <w:r w:rsidR="00DD4E71">
        <w:rPr>
          <w:b/>
          <w:sz w:val="24"/>
          <w:szCs w:val="24"/>
        </w:rPr>
        <w:t xml:space="preserve"> </w:t>
      </w:r>
      <w:r w:rsidR="00DD4E71">
        <w:rPr>
          <w:b/>
          <w:sz w:val="26"/>
          <w:szCs w:val="26"/>
        </w:rPr>
        <w:t>(или эквивалент) Лот № 202A</w:t>
      </w:r>
    </w:p>
    <w:p w14:paraId="2AD4DBF7" w14:textId="77777777" w:rsidR="00E91FEA" w:rsidRPr="00D15CC3" w:rsidRDefault="00E91FEA">
      <w:pPr>
        <w:spacing w:line="276" w:lineRule="auto"/>
        <w:ind w:firstLine="709"/>
        <w:rPr>
          <w:sz w:val="24"/>
          <w:szCs w:val="24"/>
        </w:rPr>
      </w:pPr>
    </w:p>
    <w:p w14:paraId="2AD4DBF8" w14:textId="77777777" w:rsidR="00E91FEA" w:rsidRPr="00D15CC3" w:rsidRDefault="002E60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15CC3">
        <w:rPr>
          <w:b/>
          <w:bCs/>
          <w:sz w:val="26"/>
          <w:szCs w:val="26"/>
        </w:rPr>
        <w:t>Технические требования к продукции.</w:t>
      </w:r>
    </w:p>
    <w:p w14:paraId="2AD4DBF9" w14:textId="2A04DEFF" w:rsidR="00E91FEA" w:rsidRPr="00D15CC3" w:rsidRDefault="002E6044">
      <w:pPr>
        <w:tabs>
          <w:tab w:val="left" w:pos="1134"/>
        </w:tabs>
        <w:ind w:firstLine="709"/>
        <w:rPr>
          <w:sz w:val="24"/>
          <w:szCs w:val="24"/>
        </w:rPr>
      </w:pPr>
      <w:r w:rsidRPr="00D15CC3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</w:t>
      </w:r>
      <w:r w:rsidR="00FD5AAD" w:rsidRPr="00846B2F">
        <w:rPr>
          <w:sz w:val="24"/>
          <w:szCs w:val="24"/>
        </w:rPr>
        <w:t>ТУ 3449-004-52819896-2015</w:t>
      </w:r>
      <w:r w:rsidR="00FD5AAD" w:rsidRPr="00D15CC3">
        <w:rPr>
          <w:sz w:val="24"/>
          <w:szCs w:val="24"/>
        </w:rPr>
        <w:t xml:space="preserve"> </w:t>
      </w:r>
      <w:r w:rsidRPr="00D15CC3">
        <w:rPr>
          <w:sz w:val="24"/>
          <w:szCs w:val="24"/>
        </w:rPr>
        <w:t>«Защитные протекторы спирального типа ПЗС».</w:t>
      </w:r>
    </w:p>
    <w:p w14:paraId="2AD4DBFA" w14:textId="77777777" w:rsidR="00E91FEA" w:rsidRPr="00D15CC3" w:rsidRDefault="002E6044">
      <w:pPr>
        <w:tabs>
          <w:tab w:val="left" w:pos="709"/>
        </w:tabs>
        <w:spacing w:line="276" w:lineRule="auto"/>
        <w:ind w:firstLine="0"/>
        <w:jc w:val="center"/>
        <w:rPr>
          <w:bCs/>
          <w:sz w:val="24"/>
          <w:szCs w:val="24"/>
        </w:rPr>
      </w:pPr>
      <w:r w:rsidRPr="00D15CC3">
        <w:rPr>
          <w:noProof/>
        </w:rPr>
        <w:drawing>
          <wp:inline distT="0" distB="0" distL="0" distR="0" wp14:anchorId="2AD4DC41" wp14:editId="2AD4DC42">
            <wp:extent cx="6152515" cy="1807210"/>
            <wp:effectExtent l="0" t="0" r="63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807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D4DBFB" w14:textId="77777777" w:rsidR="00E91FEA" w:rsidRPr="00D15CC3" w:rsidRDefault="00E91FEA">
      <w:pPr>
        <w:ind w:firstLine="0"/>
        <w:jc w:val="left"/>
        <w:rPr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2"/>
        <w:gridCol w:w="1207"/>
        <w:gridCol w:w="1243"/>
        <w:gridCol w:w="1241"/>
        <w:gridCol w:w="1241"/>
        <w:gridCol w:w="1241"/>
        <w:gridCol w:w="3124"/>
      </w:tblGrid>
      <w:tr w:rsidR="00561599" w14:paraId="2BDD7674" w14:textId="77777777" w:rsidTr="00370D47">
        <w:trPr>
          <w:tblCellSpacing w:w="0" w:type="dxa"/>
        </w:trPr>
        <w:tc>
          <w:tcPr>
            <w:tcW w:w="60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427B26" w14:textId="77777777" w:rsidR="00561599" w:rsidRPr="00370D47" w:rsidRDefault="00561599" w:rsidP="00370D47">
            <w:pPr>
              <w:pStyle w:val="af"/>
              <w:jc w:val="center"/>
              <w:rPr>
                <w:bCs/>
              </w:rPr>
            </w:pPr>
            <w:r w:rsidRPr="00370D47">
              <w:rPr>
                <w:bCs/>
              </w:rPr>
              <w:t>Марка протектора</w:t>
            </w:r>
          </w:p>
        </w:tc>
        <w:tc>
          <w:tcPr>
            <w:tcW w:w="115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7B5551" w14:textId="77777777" w:rsidR="00561599" w:rsidRPr="00370D47" w:rsidRDefault="00561599" w:rsidP="00370D47">
            <w:pPr>
              <w:pStyle w:val="af"/>
              <w:jc w:val="center"/>
              <w:rPr>
                <w:bCs/>
              </w:rPr>
            </w:pPr>
            <w:r w:rsidRPr="00370D47">
              <w:rPr>
                <w:bCs/>
              </w:rPr>
              <w:t>Провода по ГОСТ 839, марок АС, АСКП, АСКС, АСК</w:t>
            </w:r>
          </w:p>
        </w:tc>
        <w:tc>
          <w:tcPr>
            <w:tcW w:w="5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84EF93" w14:textId="77777777" w:rsidR="00561599" w:rsidRPr="00370D47" w:rsidRDefault="00561599" w:rsidP="00370D47">
            <w:pPr>
              <w:pStyle w:val="af"/>
              <w:jc w:val="center"/>
              <w:rPr>
                <w:bCs/>
              </w:rPr>
            </w:pPr>
            <w:r w:rsidRPr="00370D47">
              <w:rPr>
                <w:bCs/>
              </w:rPr>
              <w:t>L, мм</w:t>
            </w:r>
          </w:p>
        </w:tc>
        <w:tc>
          <w:tcPr>
            <w:tcW w:w="5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E7AA81" w14:textId="77777777" w:rsidR="00561599" w:rsidRPr="00370D47" w:rsidRDefault="00561599" w:rsidP="00370D47">
            <w:pPr>
              <w:pStyle w:val="af"/>
              <w:jc w:val="center"/>
              <w:rPr>
                <w:bCs/>
              </w:rPr>
            </w:pPr>
            <w:r w:rsidRPr="00370D47">
              <w:rPr>
                <w:bCs/>
              </w:rPr>
              <w:t>D1, мм</w:t>
            </w:r>
          </w:p>
        </w:tc>
        <w:tc>
          <w:tcPr>
            <w:tcW w:w="5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84D102" w14:textId="77777777" w:rsidR="00561599" w:rsidRPr="00370D47" w:rsidRDefault="00561599" w:rsidP="00370D47">
            <w:pPr>
              <w:pStyle w:val="af"/>
              <w:jc w:val="center"/>
              <w:rPr>
                <w:bCs/>
              </w:rPr>
            </w:pPr>
            <w:r w:rsidRPr="00370D47">
              <w:rPr>
                <w:bCs/>
              </w:rPr>
              <w:t>Масса , кг</w:t>
            </w:r>
          </w:p>
        </w:tc>
        <w:tc>
          <w:tcPr>
            <w:tcW w:w="148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5311C5" w14:textId="77777777" w:rsidR="00561599" w:rsidRPr="00370D47" w:rsidRDefault="00561599" w:rsidP="00370D47">
            <w:pPr>
              <w:pStyle w:val="af"/>
              <w:jc w:val="center"/>
              <w:rPr>
                <w:bCs/>
              </w:rPr>
            </w:pPr>
            <w:r w:rsidRPr="00370D47">
              <w:rPr>
                <w:bCs/>
              </w:rPr>
              <w:t>Марка соединительного зажима</w:t>
            </w:r>
          </w:p>
        </w:tc>
      </w:tr>
      <w:tr w:rsidR="00561599" w14:paraId="66F338F5" w14:textId="77777777" w:rsidTr="00370D4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160958" w14:textId="77777777" w:rsidR="00561599" w:rsidRPr="00370D47" w:rsidRDefault="00561599" w:rsidP="00370D4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716090" w14:textId="77777777" w:rsidR="00561599" w:rsidRPr="00370D47" w:rsidRDefault="00561599" w:rsidP="00370D47">
            <w:pPr>
              <w:pStyle w:val="af"/>
              <w:jc w:val="center"/>
              <w:rPr>
                <w:bCs/>
              </w:rPr>
            </w:pPr>
            <w:r w:rsidRPr="00370D47">
              <w:rPr>
                <w:bCs/>
              </w:rPr>
              <w:t>Сечение, мм2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926E39" w14:textId="77777777" w:rsidR="00561599" w:rsidRPr="00370D47" w:rsidRDefault="00561599" w:rsidP="00370D47">
            <w:pPr>
              <w:pStyle w:val="af"/>
              <w:jc w:val="center"/>
              <w:rPr>
                <w:bCs/>
              </w:rPr>
            </w:pPr>
            <w:r w:rsidRPr="00370D47">
              <w:rPr>
                <w:bCs/>
              </w:rPr>
              <w:t>Диаметр D,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9B487C" w14:textId="77777777" w:rsidR="00561599" w:rsidRPr="00370D47" w:rsidRDefault="00561599" w:rsidP="00370D4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38BDB3" w14:textId="77777777" w:rsidR="00561599" w:rsidRPr="00370D47" w:rsidRDefault="00561599" w:rsidP="00370D4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D25138" w14:textId="77777777" w:rsidR="00561599" w:rsidRPr="00370D47" w:rsidRDefault="00561599" w:rsidP="00370D4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8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82BF57" w14:textId="77777777" w:rsidR="00561599" w:rsidRPr="00370D47" w:rsidRDefault="00561599" w:rsidP="00370D47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61599" w14:paraId="1E16FEB7" w14:textId="77777777" w:rsidTr="00370D47">
        <w:trPr>
          <w:tblCellSpacing w:w="0" w:type="dxa"/>
        </w:trPr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DCEC5E" w14:textId="77777777" w:rsidR="00561599" w:rsidRPr="00370D47" w:rsidRDefault="00561599" w:rsidP="00370D47">
            <w:pPr>
              <w:pStyle w:val="af"/>
              <w:jc w:val="center"/>
            </w:pPr>
            <w:r w:rsidRPr="00370D47">
              <w:rPr>
                <w:rStyle w:val="af0"/>
                <w:b w:val="0"/>
              </w:rPr>
              <w:t>ПЗС-9,6-31</w:t>
            </w:r>
          </w:p>
        </w:tc>
        <w:tc>
          <w:tcPr>
            <w:tcW w:w="5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649211" w14:textId="77777777" w:rsidR="00561599" w:rsidRPr="00370D47" w:rsidRDefault="00561599" w:rsidP="00370D47">
            <w:pPr>
              <w:pStyle w:val="af"/>
              <w:jc w:val="center"/>
            </w:pPr>
            <w:r w:rsidRPr="00370D47">
              <w:t>50/8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444753" w14:textId="77777777" w:rsidR="00561599" w:rsidRPr="00370D47" w:rsidRDefault="00561599" w:rsidP="00370D47">
            <w:pPr>
              <w:pStyle w:val="af"/>
              <w:jc w:val="center"/>
            </w:pPr>
            <w:r w:rsidRPr="00370D47">
              <w:t>9,6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71415A" w14:textId="77777777" w:rsidR="00561599" w:rsidRPr="00370D47" w:rsidRDefault="00561599" w:rsidP="00370D47">
            <w:pPr>
              <w:pStyle w:val="af"/>
              <w:jc w:val="center"/>
            </w:pPr>
            <w:r w:rsidRPr="00370D47">
              <w:t>1400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E4D976" w14:textId="77777777" w:rsidR="00561599" w:rsidRPr="00370D47" w:rsidRDefault="00561599" w:rsidP="00370D47">
            <w:pPr>
              <w:pStyle w:val="af"/>
              <w:jc w:val="center"/>
            </w:pPr>
            <w:r w:rsidRPr="00370D47">
              <w:t>16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774D72" w14:textId="77777777" w:rsidR="00561599" w:rsidRPr="00370D47" w:rsidRDefault="00561599" w:rsidP="00370D47">
            <w:pPr>
              <w:pStyle w:val="af"/>
              <w:jc w:val="center"/>
            </w:pPr>
            <w:r w:rsidRPr="00370D47">
              <w:t>0,8</w:t>
            </w:r>
          </w:p>
        </w:tc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E2F67E" w14:textId="77777777" w:rsidR="00561599" w:rsidRPr="00370D47" w:rsidRDefault="00561599" w:rsidP="00370D47">
            <w:pPr>
              <w:pStyle w:val="af"/>
              <w:jc w:val="center"/>
            </w:pPr>
            <w:r w:rsidRPr="00370D47">
              <w:t>СОАС-50-3</w:t>
            </w:r>
          </w:p>
        </w:tc>
      </w:tr>
    </w:tbl>
    <w:p w14:paraId="2AD4DC10" w14:textId="77777777" w:rsidR="00E91FEA" w:rsidRPr="00D15CC3" w:rsidRDefault="00E91FEA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14:paraId="2AD4DC11" w14:textId="77777777" w:rsidR="00E91FEA" w:rsidRPr="00D15CC3" w:rsidRDefault="002E60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15CC3">
        <w:rPr>
          <w:b/>
          <w:bCs/>
          <w:sz w:val="26"/>
          <w:szCs w:val="26"/>
        </w:rPr>
        <w:t xml:space="preserve">Общие требования. </w:t>
      </w:r>
    </w:p>
    <w:p w14:paraId="2AD4DC12" w14:textId="77777777" w:rsidR="00E91FEA" w:rsidRPr="00D15CC3" w:rsidRDefault="002E604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15CC3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2AD4DC13" w14:textId="77777777" w:rsidR="00E91FEA" w:rsidRPr="00D15CC3" w:rsidRDefault="002E604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5CC3">
        <w:rPr>
          <w:sz w:val="24"/>
          <w:szCs w:val="24"/>
        </w:rPr>
        <w:t>продукция должна быть новой, ранее не использованной;</w:t>
      </w:r>
    </w:p>
    <w:p w14:paraId="2AD4DC14" w14:textId="77777777" w:rsidR="00E91FEA" w:rsidRPr="00D15CC3" w:rsidRDefault="002E604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5CC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AD4DC15" w14:textId="77777777" w:rsidR="00E91FEA" w:rsidRPr="00D15CC3" w:rsidRDefault="002E604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5CC3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AD4DC16" w14:textId="77777777" w:rsidR="00E91FEA" w:rsidRPr="00D15CC3" w:rsidRDefault="002E604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5CC3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B1794A">
        <w:rPr>
          <w:sz w:val="24"/>
          <w:szCs w:val="24"/>
        </w:rPr>
        <w:t>Россети Центр</w:t>
      </w:r>
      <w:r w:rsidRPr="00D15CC3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D15CC3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AD4DC17" w14:textId="77777777" w:rsidR="00E91FEA" w:rsidRPr="00D15CC3" w:rsidRDefault="002E604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5CC3">
        <w:rPr>
          <w:sz w:val="24"/>
          <w:szCs w:val="24"/>
        </w:rPr>
        <w:t>запасные части, не использовавшиеся ранее на энергообъектах ПАО «</w:t>
      </w:r>
      <w:r w:rsidR="00B1794A">
        <w:rPr>
          <w:sz w:val="24"/>
          <w:szCs w:val="24"/>
        </w:rPr>
        <w:t>Россети Центр</w:t>
      </w:r>
      <w:r w:rsidRPr="00D15CC3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AD4DC18" w14:textId="77777777" w:rsidR="00E91FEA" w:rsidRPr="00D15CC3" w:rsidRDefault="002E604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5CC3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2AD4DC19" w14:textId="77777777" w:rsidR="00E91FEA" w:rsidRPr="00D15CC3" w:rsidRDefault="002E604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5CC3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2AD4DC1A" w14:textId="77777777" w:rsidR="00E91FEA" w:rsidRPr="00D15CC3" w:rsidRDefault="002E604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5CC3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2AD4DC1B" w14:textId="77777777" w:rsidR="00E91FEA" w:rsidRPr="00D15CC3" w:rsidRDefault="002E6044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D15CC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AD4DC1C" w14:textId="6D97567C" w:rsidR="00E91FEA" w:rsidRPr="00370D47" w:rsidRDefault="002E6044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70D47">
        <w:rPr>
          <w:sz w:val="24"/>
          <w:szCs w:val="24"/>
        </w:rPr>
        <w:tab/>
      </w:r>
      <w:r w:rsidRPr="00370D47">
        <w:rPr>
          <w:sz w:val="24"/>
          <w:szCs w:val="24"/>
        </w:rPr>
        <w:tab/>
      </w:r>
      <w:r w:rsidR="00DD4E71" w:rsidRPr="00370D47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2AD4DC1D" w14:textId="77777777" w:rsidR="00E91FEA" w:rsidRPr="00D15CC3" w:rsidRDefault="002E60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15CC3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2AD4DC1E" w14:textId="77777777" w:rsidR="00E91FEA" w:rsidRPr="00D15CC3" w:rsidRDefault="002E6044">
      <w:pPr>
        <w:pStyle w:val="ad"/>
        <w:numPr>
          <w:ilvl w:val="0"/>
          <w:numId w:val="6"/>
        </w:numPr>
        <w:tabs>
          <w:tab w:val="left" w:pos="1134"/>
        </w:tabs>
        <w:rPr>
          <w:sz w:val="24"/>
          <w:szCs w:val="24"/>
        </w:rPr>
      </w:pPr>
      <w:r w:rsidRPr="00D15CC3">
        <w:rPr>
          <w:sz w:val="24"/>
          <w:szCs w:val="18"/>
          <w:shd w:val="clear" w:color="auto" w:fill="FFFFFF"/>
        </w:rPr>
        <w:t>ТУ 3449-007-27560230-04</w:t>
      </w:r>
      <w:r w:rsidRPr="00D15CC3">
        <w:rPr>
          <w:sz w:val="36"/>
          <w:szCs w:val="24"/>
        </w:rPr>
        <w:t xml:space="preserve"> </w:t>
      </w:r>
      <w:r w:rsidRPr="00D15CC3">
        <w:rPr>
          <w:sz w:val="24"/>
          <w:szCs w:val="24"/>
        </w:rPr>
        <w:t>«Защитные протекторы спирального типа ПЗС»;</w:t>
      </w:r>
    </w:p>
    <w:p w14:paraId="2AD4DC1F" w14:textId="77777777" w:rsidR="00E91FEA" w:rsidRPr="00D15CC3" w:rsidRDefault="002E604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15CC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2AD4DC20" w14:textId="77777777" w:rsidR="00E91FEA" w:rsidRPr="00D15CC3" w:rsidRDefault="002E604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15CC3">
        <w:rPr>
          <w:sz w:val="24"/>
          <w:szCs w:val="24"/>
        </w:rPr>
        <w:t>2.4. Упаковка, транспортирование, условия и сроки хранения.</w:t>
      </w:r>
    </w:p>
    <w:p w14:paraId="2AD4DC21" w14:textId="77777777" w:rsidR="00E91FEA" w:rsidRPr="00D15CC3" w:rsidRDefault="002E6044">
      <w:pPr>
        <w:spacing w:line="276" w:lineRule="auto"/>
        <w:ind w:firstLine="709"/>
        <w:rPr>
          <w:sz w:val="24"/>
          <w:szCs w:val="24"/>
        </w:rPr>
      </w:pPr>
      <w:r w:rsidRPr="00D15CC3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AD4DC22" w14:textId="77777777" w:rsidR="00E91FEA" w:rsidRPr="00D15CC3" w:rsidRDefault="002E6044">
      <w:pPr>
        <w:spacing w:line="276" w:lineRule="auto"/>
        <w:ind w:firstLine="709"/>
        <w:rPr>
          <w:sz w:val="24"/>
          <w:szCs w:val="24"/>
        </w:rPr>
      </w:pPr>
      <w:r w:rsidRPr="00D15CC3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2AD4DC23" w14:textId="77777777" w:rsidR="00E91FEA" w:rsidRPr="00D15CC3" w:rsidRDefault="002E60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5CC3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AD4DC24" w14:textId="77777777" w:rsidR="00E91FEA" w:rsidRPr="00D15CC3" w:rsidRDefault="002E60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5CC3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AD4DC25" w14:textId="77777777" w:rsidR="00E91FEA" w:rsidRPr="00D15CC3" w:rsidRDefault="002E6044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D15CC3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2AD4DC26" w14:textId="77777777" w:rsidR="00E91FEA" w:rsidRPr="00D15CC3" w:rsidRDefault="002E60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5CC3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2AD4DC27" w14:textId="77777777" w:rsidR="00E91FEA" w:rsidRPr="00D15CC3" w:rsidRDefault="002E60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5CC3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2AD4DC28" w14:textId="77777777" w:rsidR="00E91FEA" w:rsidRPr="00D15CC3" w:rsidRDefault="00E91FE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AD4DC29" w14:textId="77777777" w:rsidR="00E91FEA" w:rsidRPr="00D15CC3" w:rsidRDefault="002E60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15CC3">
        <w:rPr>
          <w:b/>
          <w:bCs/>
          <w:sz w:val="26"/>
          <w:szCs w:val="26"/>
        </w:rPr>
        <w:t>Гарантийные обязательства.</w:t>
      </w:r>
    </w:p>
    <w:p w14:paraId="2AD4DC2A" w14:textId="77777777" w:rsidR="00E91FEA" w:rsidRPr="00D15CC3" w:rsidRDefault="002E60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5CC3">
        <w:rPr>
          <w:sz w:val="24"/>
          <w:szCs w:val="24"/>
        </w:rPr>
        <w:t>Гарантия на поставляемую продукцию должна рас</w:t>
      </w:r>
      <w:r w:rsidR="00D15CC3">
        <w:rPr>
          <w:sz w:val="24"/>
          <w:szCs w:val="24"/>
        </w:rPr>
        <w:t>пространяться не менее чем на 60</w:t>
      </w:r>
      <w:r w:rsidRPr="00D15CC3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D15CC3">
        <w:rPr>
          <w:szCs w:val="24"/>
        </w:rPr>
        <w:t>л</w:t>
      </w:r>
      <w:r w:rsidRPr="00D15CC3">
        <w:rPr>
          <w:sz w:val="24"/>
          <w:szCs w:val="24"/>
        </w:rPr>
        <w:t>инейн</w:t>
      </w:r>
      <w:r w:rsidRPr="00D15CC3">
        <w:rPr>
          <w:szCs w:val="24"/>
        </w:rPr>
        <w:t xml:space="preserve">ой </w:t>
      </w:r>
      <w:r w:rsidRPr="00D15CC3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AD4DC2B" w14:textId="77777777" w:rsidR="00E91FEA" w:rsidRPr="00D15CC3" w:rsidRDefault="00E91FE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D4DC2C" w14:textId="77777777" w:rsidR="00E91FEA" w:rsidRPr="00D15CC3" w:rsidRDefault="002E60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15CC3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AD4DC2D" w14:textId="77777777" w:rsidR="00E91FEA" w:rsidRPr="00D15CC3" w:rsidRDefault="002E60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5CC3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AD4DC2E" w14:textId="77777777" w:rsidR="00E91FEA" w:rsidRPr="00D15CC3" w:rsidRDefault="00E91FE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D4DC2F" w14:textId="77777777" w:rsidR="00E91FEA" w:rsidRPr="00D15CC3" w:rsidRDefault="002E60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15CC3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AD4DC30" w14:textId="77777777" w:rsidR="00E91FEA" w:rsidRPr="00D15CC3" w:rsidRDefault="002E60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5CC3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AD4DC31" w14:textId="77777777" w:rsidR="00E91FEA" w:rsidRPr="00D15CC3" w:rsidRDefault="002E60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5CC3">
        <w:rPr>
          <w:szCs w:val="24"/>
        </w:rPr>
        <w:t>- паспорт по нормативной документации, утвержденной в установленном порядке;</w:t>
      </w:r>
    </w:p>
    <w:p w14:paraId="2AD4DC32" w14:textId="77777777" w:rsidR="00E91FEA" w:rsidRPr="00D15CC3" w:rsidRDefault="002E60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5CC3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AD4DC33" w14:textId="77777777" w:rsidR="00E91FEA" w:rsidRPr="00D15CC3" w:rsidRDefault="002E60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5CC3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AD4DC34" w14:textId="77777777" w:rsidR="00E91FEA" w:rsidRPr="00D15CC3" w:rsidRDefault="002E60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5CC3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AD4DC35" w14:textId="77777777" w:rsidR="00E91FEA" w:rsidRPr="00D15CC3" w:rsidRDefault="002E60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5CC3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AD4DC36" w14:textId="77777777" w:rsidR="00E91FEA" w:rsidRPr="00D15CC3" w:rsidRDefault="002E60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5CC3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AD4DC37" w14:textId="77777777" w:rsidR="00E91FEA" w:rsidRPr="00D15CC3" w:rsidRDefault="002E604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15CC3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2AD4DC38" w14:textId="77777777" w:rsidR="00E91FEA" w:rsidRPr="00D15CC3" w:rsidRDefault="00E91FE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AD4DC39" w14:textId="77777777" w:rsidR="00E91FEA" w:rsidRPr="00D15CC3" w:rsidRDefault="002E60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15CC3">
        <w:rPr>
          <w:b/>
          <w:bCs/>
          <w:sz w:val="26"/>
          <w:szCs w:val="26"/>
        </w:rPr>
        <w:t>Правила приемки продукции.</w:t>
      </w:r>
    </w:p>
    <w:p w14:paraId="2AD4DC3A" w14:textId="77777777" w:rsidR="00E91FEA" w:rsidRPr="00D15CC3" w:rsidRDefault="002E60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5CC3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B1794A">
        <w:rPr>
          <w:szCs w:val="24"/>
        </w:rPr>
        <w:t>Россети Центр</w:t>
      </w:r>
      <w:r w:rsidRPr="00D15CC3">
        <w:rPr>
          <w:szCs w:val="24"/>
        </w:rPr>
        <w:t>» и ответственными представителями Поставщика при получении их на склад.</w:t>
      </w:r>
    </w:p>
    <w:p w14:paraId="2AD4DC3B" w14:textId="77777777" w:rsidR="00E91FEA" w:rsidRPr="00D15CC3" w:rsidRDefault="002E60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15CC3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D4DC3C" w14:textId="77777777" w:rsidR="00E91FEA" w:rsidRPr="00D15CC3" w:rsidRDefault="00E91FEA">
      <w:pPr>
        <w:rPr>
          <w:sz w:val="26"/>
          <w:szCs w:val="26"/>
        </w:rPr>
      </w:pPr>
    </w:p>
    <w:p w14:paraId="2AD4DC3D" w14:textId="77777777" w:rsidR="00E91FEA" w:rsidRPr="00D15CC3" w:rsidRDefault="00E91FEA">
      <w:pPr>
        <w:rPr>
          <w:sz w:val="26"/>
          <w:szCs w:val="26"/>
        </w:rPr>
      </w:pPr>
    </w:p>
    <w:p w14:paraId="2AD4DC3E" w14:textId="77777777" w:rsidR="00E91FEA" w:rsidRPr="00D15CC3" w:rsidRDefault="002E6044">
      <w:pPr>
        <w:ind w:firstLine="0"/>
        <w:rPr>
          <w:sz w:val="26"/>
          <w:szCs w:val="26"/>
        </w:rPr>
      </w:pPr>
      <w:r w:rsidRPr="00D15CC3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AD4DC3F" w14:textId="77777777" w:rsidR="00E91FEA" w:rsidRPr="00D15CC3" w:rsidRDefault="002E6044">
      <w:pPr>
        <w:ind w:firstLine="0"/>
        <w:rPr>
          <w:sz w:val="22"/>
          <w:szCs w:val="22"/>
        </w:rPr>
      </w:pPr>
      <w:r w:rsidRPr="00D15CC3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2AD4DC40" w14:textId="77777777" w:rsidR="00E91FEA" w:rsidRPr="00D15CC3" w:rsidRDefault="00E91FE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E91FEA" w:rsidRPr="00D15CC3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EC9A72" w14:textId="77777777" w:rsidR="0074518A" w:rsidRDefault="0074518A">
      <w:r>
        <w:separator/>
      </w:r>
    </w:p>
  </w:endnote>
  <w:endnote w:type="continuationSeparator" w:id="0">
    <w:p w14:paraId="746E6634" w14:textId="77777777" w:rsidR="0074518A" w:rsidRDefault="00745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D06F59" w14:textId="77777777" w:rsidR="0074518A" w:rsidRDefault="0074518A">
      <w:r>
        <w:separator/>
      </w:r>
    </w:p>
  </w:footnote>
  <w:footnote w:type="continuationSeparator" w:id="0">
    <w:p w14:paraId="6842A14D" w14:textId="77777777" w:rsidR="0074518A" w:rsidRDefault="007451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D4DC47" w14:textId="77777777" w:rsidR="00E91FEA" w:rsidRDefault="002E604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AD4DC48" w14:textId="77777777" w:rsidR="00E91FEA" w:rsidRDefault="00E91FE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FEA"/>
    <w:rsid w:val="002E6044"/>
    <w:rsid w:val="00370D47"/>
    <w:rsid w:val="00561599"/>
    <w:rsid w:val="005F667C"/>
    <w:rsid w:val="0074518A"/>
    <w:rsid w:val="008077B1"/>
    <w:rsid w:val="008B2B71"/>
    <w:rsid w:val="00AA44E6"/>
    <w:rsid w:val="00B1794A"/>
    <w:rsid w:val="00D15CC3"/>
    <w:rsid w:val="00DD4E71"/>
    <w:rsid w:val="00E91FEA"/>
    <w:rsid w:val="00FD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D4DBE5"/>
  <w15:docId w15:val="{2D4E5B0E-531C-4BED-8533-335AD762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1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1D6DC-B472-499E-9AE6-A28AFEE68C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56E83C-CA27-4A85-9FC4-B92C3CDF5C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3CBEB1-51A4-4140-9C51-04690E68DB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448266B3-B6A0-421C-9757-C5F5EBF02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6</TotalTime>
  <Pages>4</Pages>
  <Words>1177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7871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Цыганов Глеб Александрович</cp:lastModifiedBy>
  <cp:revision>8</cp:revision>
  <cp:lastPrinted>2010-09-30T13:29:00Z</cp:lastPrinted>
  <dcterms:created xsi:type="dcterms:W3CDTF">2022-12-29T17:29:00Z</dcterms:created>
  <dcterms:modified xsi:type="dcterms:W3CDTF">2022-12-30T13:06:00Z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